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F61DB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CLERK</w:t>
      </w:r>
      <w:r>
        <w:rPr>
          <w:rFonts w:ascii="Times New Roman" w:hAnsi="Times New Roman" w:cs="Times New Roman"/>
        </w:rPr>
        <w:t xml:space="preserve">       (fl.1483)</w:t>
      </w:r>
    </w:p>
    <w:p w14:paraId="5219C508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41A89FC5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</w:p>
    <w:p w14:paraId="7D061690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</w:p>
    <w:p w14:paraId="6D9C95E2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Gervas</w:t>
      </w:r>
      <w:proofErr w:type="spellEnd"/>
      <w:r>
        <w:rPr>
          <w:rFonts w:ascii="Times New Roman" w:hAnsi="Times New Roman" w:cs="Times New Roman"/>
        </w:rPr>
        <w:t xml:space="preserve"> of London, </w:t>
      </w:r>
      <w:proofErr w:type="spellStart"/>
      <w:r>
        <w:rPr>
          <w:rFonts w:ascii="Times New Roman" w:hAnsi="Times New Roman" w:cs="Times New Roman"/>
        </w:rPr>
        <w:t>brocer</w:t>
      </w:r>
      <w:proofErr w:type="spellEnd"/>
      <w:r>
        <w:rPr>
          <w:rFonts w:ascii="Times New Roman" w:hAnsi="Times New Roman" w:cs="Times New Roman"/>
        </w:rPr>
        <w:t>(q.v.).</w:t>
      </w:r>
    </w:p>
    <w:p w14:paraId="2B2EFDCF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44CBA7AB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</w:p>
    <w:p w14:paraId="53EC312C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</w:p>
    <w:p w14:paraId="27274DF6" w14:textId="77777777" w:rsidR="00024302" w:rsidRDefault="00024302" w:rsidP="0002430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July 2019</w:t>
      </w:r>
    </w:p>
    <w:p w14:paraId="53A42C27" w14:textId="77777777" w:rsidR="006B2F86" w:rsidRPr="00024302" w:rsidRDefault="00024302" w:rsidP="00E71FC3">
      <w:pPr>
        <w:pStyle w:val="NoSpacing"/>
      </w:pPr>
      <w:bookmarkStart w:id="0" w:name="_GoBack"/>
      <w:bookmarkEnd w:id="0"/>
    </w:p>
    <w:sectPr w:rsidR="006B2F86" w:rsidRPr="000243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BADF4" w14:textId="77777777" w:rsidR="00024302" w:rsidRDefault="00024302" w:rsidP="00E71FC3">
      <w:r>
        <w:separator/>
      </w:r>
    </w:p>
  </w:endnote>
  <w:endnote w:type="continuationSeparator" w:id="0">
    <w:p w14:paraId="19EF9661" w14:textId="77777777" w:rsidR="00024302" w:rsidRDefault="000243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C88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EA637" w14:textId="77777777" w:rsidR="00024302" w:rsidRDefault="00024302" w:rsidP="00E71FC3">
      <w:r>
        <w:separator/>
      </w:r>
    </w:p>
  </w:footnote>
  <w:footnote w:type="continuationSeparator" w:id="0">
    <w:p w14:paraId="1A65A1D1" w14:textId="77777777" w:rsidR="00024302" w:rsidRDefault="000243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302"/>
    <w:rsid w:val="0002430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6EAE4"/>
  <w15:chartTrackingRefBased/>
  <w15:docId w15:val="{0130AC05-084A-41A0-92B6-17AEA7DC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3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2019-07-21T19:23:00Z</dcterms:created>
  <dcterms:modified xsi:type="dcterms:W3CDTF">2019-07-21T19:24:00Z</dcterms:modified>
</cp:coreProperties>
</file>